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1F41F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F41F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35A56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35A56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35A56" w:rsidRDefault="00A35A56" w:rsidP="00A35A56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  <w:bookmarkStart w:id="0" w:name="_GoBack"/>
            <w:bookmarkEnd w:id="0"/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A35A56" w:rsidRDefault="002F054A" w:rsidP="00A35A5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35A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A35A56"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A35A56" w:rsidRDefault="00A35A56" w:rsidP="00A35A56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</w:t>
            </w:r>
            <w:r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35A5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A35A56" w:rsidRPr="003B7C5A" w:rsidRDefault="00A35A56" w:rsidP="0003062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35A5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35A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A35A56" w:rsidRPr="002B2A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03062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35A5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3062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A35A56">
        <w:trPr>
          <w:gridAfter w:val="1"/>
          <w:wAfter w:w="6" w:type="dxa"/>
          <w:trHeight w:val="1857"/>
        </w:trPr>
        <w:tc>
          <w:tcPr>
            <w:tcW w:w="9663" w:type="dxa"/>
            <w:gridSpan w:val="3"/>
          </w:tcPr>
          <w:p w:rsidR="002F054A" w:rsidRPr="00030624" w:rsidRDefault="002F054A" w:rsidP="00030624">
            <w:pPr>
              <w:jc w:val="thaiDistribute"/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</w:rPr>
            </w:pPr>
            <w:r w:rsidRPr="00030624"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  <w:cs/>
              </w:rPr>
              <w:t>คำอธิบาย</w:t>
            </w:r>
            <w:r w:rsidR="002D2958" w:rsidRPr="00030624">
              <w:rPr>
                <w:rFonts w:ascii="TH SarabunPSK" w:hAnsi="TH SarabunPSK" w:cs="TH SarabunPSK" w:hint="cs"/>
                <w:b/>
                <w:bCs/>
                <w:spacing w:val="12"/>
                <w:sz w:val="30"/>
                <w:szCs w:val="30"/>
                <w:cs/>
              </w:rPr>
              <w:t xml:space="preserve"> </w:t>
            </w:r>
            <w:r w:rsidRPr="00030624">
              <w:rPr>
                <w:rFonts w:ascii="TH SarabunPSK" w:hAnsi="TH SarabunPSK" w:cs="TH SarabunPSK"/>
                <w:b/>
                <w:bCs/>
                <w:spacing w:val="12"/>
                <w:sz w:val="30"/>
                <w:szCs w:val="30"/>
                <w:cs/>
              </w:rPr>
              <w:t xml:space="preserve">: </w:t>
            </w:r>
          </w:p>
          <w:p w:rsidR="00E379B3" w:rsidRPr="00030624" w:rsidRDefault="006C7B37" w:rsidP="0003062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pacing w:val="12"/>
                <w:sz w:val="30"/>
                <w:szCs w:val="30"/>
                <w:cs/>
              </w:rPr>
            </w:pPr>
            <w:r w:rsidRPr="00030624">
              <w:rPr>
                <w:rFonts w:ascii="TH SarabunPSK" w:hAnsi="TH SarabunPSK" w:cs="TH SarabunPSK"/>
                <w:spacing w:val="12"/>
                <w:sz w:val="32"/>
                <w:szCs w:val="32"/>
                <w:cs/>
              </w:rPr>
              <w:tab/>
            </w:r>
            <w:r w:rsidR="00A35A56" w:rsidRPr="00030624">
              <w:rPr>
                <w:rFonts w:ascii="TH SarabunPSK" w:hAnsi="TH SarabunPSK" w:cs="TH SarabunPSK"/>
                <w:color w:val="000000"/>
                <w:spacing w:val="12"/>
                <w:sz w:val="30"/>
                <w:szCs w:val="30"/>
                <w:cs/>
              </w:rPr>
              <w:t>การพิจารณาผลสำเร็จ</w:t>
            </w:r>
            <w:r w:rsidR="00A35A56" w:rsidRPr="00030624">
              <w:rPr>
                <w:rFonts w:ascii="TH SarabunPSK" w:hAnsi="TH SarabunPSK" w:cs="TH SarabunPSK"/>
                <w:spacing w:val="12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A35A56" w:rsidRPr="00030624">
              <w:rPr>
                <w:rFonts w:ascii="TH SarabunPSK" w:hAnsi="TH SarabunPSK" w:cs="TH SarabunPSK"/>
                <w:color w:val="000000"/>
                <w:spacing w:val="12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35A56" w:rsidRPr="003B7C5A" w:rsidTr="0035145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A56" w:rsidRPr="00F108FD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Pr="00595A50" w:rsidRDefault="00A35A56" w:rsidP="00A35A5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837"/>
              <w:gridCol w:w="1559"/>
              <w:gridCol w:w="1486"/>
              <w:gridCol w:w="1433"/>
            </w:tblGrid>
            <w:tr w:rsidR="002F054A" w:rsidRPr="003B7C5A" w:rsidTr="00A87791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3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35A56" w:rsidRPr="003B7C5A" w:rsidTr="00A87791">
              <w:trPr>
                <w:trHeight w:val="856"/>
                <w:jc w:val="center"/>
              </w:trPr>
              <w:tc>
                <w:tcPr>
                  <w:tcW w:w="3938" w:type="dxa"/>
                </w:tcPr>
                <w:p w:rsidR="00A35A56" w:rsidRPr="00595A50" w:rsidRDefault="00A35A56" w:rsidP="00A35A5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837" w:type="dxa"/>
                </w:tcPr>
                <w:p w:rsidR="00A35A56" w:rsidRPr="00A87791" w:rsidRDefault="00A35A56" w:rsidP="00A35A5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8779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87791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Default="00577077" w:rsidP="00A35A5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91.72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Default="00577077" w:rsidP="00A35A5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3.3440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5A56" w:rsidRDefault="00577077" w:rsidP="00A35A5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0.1072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65AA8" w:rsidRDefault="00F65AA8" w:rsidP="00F65AA8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สำนักส่งเสริมและพัฒนาสมรรถนะบุคลากรได้รับการจัดส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รรงบประมาณในปีงบประมาณ พ.ศ. 2562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ในภาพรวมทั้งสิ้น 264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050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400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.- บาท ซึ่งมีแผน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การเบิกจ่ายสะสมตั้งแต่เดือนตุลาคม ถึงเดือนมิถุนายน 2562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</w:t>
            </w:r>
          </w:p>
          <w:p w:rsidR="00F65AA8" w:rsidRDefault="00F65AA8" w:rsidP="00F65AA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237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423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576.83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 มีผลการเบ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ิกจ่ายสะสม ณ สิ้นไตรมาส 3 เป็นจำนวนเงิน 217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767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564.76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</w:t>
            </w:r>
          </w:p>
          <w:p w:rsidR="000A5220" w:rsidRPr="00487609" w:rsidRDefault="00F65AA8" w:rsidP="00F65AA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คิดเป็น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อยละ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91.72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65AA8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รายงานผลการเบิกจ่ายงบประมาณรายจ่ายประจำปีงบประมาณ พ.ศ. 2562 ของสำนักติดตามประเมินผลการอุดมศึกษาในแต่ละไตรมาส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8779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D43" w:rsidRDefault="00CB6D43">
      <w:r>
        <w:separator/>
      </w:r>
    </w:p>
  </w:endnote>
  <w:endnote w:type="continuationSeparator" w:id="0">
    <w:p w:rsidR="00CB6D43" w:rsidRDefault="00CB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D43" w:rsidRDefault="00CB6D43">
      <w:r>
        <w:separator/>
      </w:r>
    </w:p>
  </w:footnote>
  <w:footnote w:type="continuationSeparator" w:id="0">
    <w:p w:rsidR="00CB6D43" w:rsidRDefault="00CB6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877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877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0624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41F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41FB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77077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1A9D"/>
    <w:rsid w:val="008D27EB"/>
    <w:rsid w:val="008E45ED"/>
    <w:rsid w:val="008E5987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037F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35A56"/>
    <w:rsid w:val="00A4208E"/>
    <w:rsid w:val="00A50AE4"/>
    <w:rsid w:val="00A535B4"/>
    <w:rsid w:val="00A541E6"/>
    <w:rsid w:val="00A560E5"/>
    <w:rsid w:val="00A74F3A"/>
    <w:rsid w:val="00A86C64"/>
    <w:rsid w:val="00A87791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B6D43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5AA8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2A1"/>
    <w:rsid w:val="00FD5F32"/>
    <w:rsid w:val="00FD7625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5F93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694DC-09E7-4805-BD44-BBD90ADA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2019-08-06T07:41:00Z</dcterms:created>
  <dcterms:modified xsi:type="dcterms:W3CDTF">2019-09-03T04:00:00Z</dcterms:modified>
</cp:coreProperties>
</file>